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33" w:rsidRPr="001D45CB" w:rsidRDefault="007B53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0;width:226.5pt;height:54pt;z-index:251656704" stroked="f">
            <v:textbox style="mso-next-textbox:#_x0000_s1026;mso-direction-alt:auto">
              <w:txbxContent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lang w:val="nl-NL"/>
                    </w:rPr>
                  </w:pP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Université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Mohamed </w:t>
                  </w: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Kheider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</w:t>
                  </w: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Biskra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BC4DB3">
                    <w:rPr>
                      <w:b/>
                      <w:bCs/>
                    </w:rPr>
                    <w:t>Faculté des Sciences et de la technologie</w:t>
                  </w:r>
                </w:p>
                <w:p w:rsidR="00886233" w:rsidRPr="002C6702" w:rsidRDefault="002B1A2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u w:val="single"/>
                    </w:rPr>
                  </w:pPr>
                  <w:r w:rsidRPr="002C6702">
                    <w:rPr>
                      <w:b/>
                      <w:bCs/>
                      <w:u w:val="single"/>
                    </w:rPr>
                    <w:t>Département de Chimie Industrielle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51pt;margin-top:-18pt;width:67.9pt;height:65.75pt;z-index:251655680" filled="f" stroked="f">
            <v:textbox style="mso-next-textbox:#_x0000_s1027">
              <w:txbxContent>
                <w:p w:rsidR="00886233" w:rsidRDefault="004134FC">
                  <w:r w:rsidRPr="005F1028">
                    <w:rPr>
                      <w:noProof/>
                      <w:sz w:val="28"/>
                      <w:szCs w:val="28"/>
                    </w:rPr>
                    <w:object w:dxaOrig="871" w:dyaOrig="9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3pt;height:57.75pt" o:ole="">
                        <v:imagedata r:id="rId5" o:title=""/>
                      </v:shape>
                      <o:OLEObject Type="Embed" ProgID="Word.Picture.8" ShapeID="_x0000_i1025" DrawAspect="Content" ObjectID="_1581399698" r:id="rId6"/>
                    </w:objec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position:absolute;margin-left:552pt;margin-top:-3pt;width:168pt;height:63pt;z-index:251657728" stroked="f">
            <v:textbox style="mso-next-textbox:#_x0000_s1028;mso-direction-alt:auto">
              <w:txbxContent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جامعة محمد </w:t>
                  </w:r>
                  <w:proofErr w:type="spell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خيضر</w:t>
                  </w:r>
                  <w:proofErr w:type="spellEnd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بسكرة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كلية العلوم و </w:t>
                  </w:r>
                  <w:proofErr w:type="gram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التكنولوجيا</w:t>
                  </w:r>
                  <w:proofErr w:type="gramEnd"/>
                </w:p>
                <w:p w:rsidR="00886233" w:rsidRPr="002C6702" w:rsidRDefault="002B1A2E" w:rsidP="002B1A2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2C6702"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قسم الكيمياء </w:t>
                  </w:r>
                  <w:proofErr w:type="gramStart"/>
                  <w:r w:rsidRPr="002C670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الصناعية</w:t>
                  </w:r>
                  <w:proofErr w:type="gramEnd"/>
                  <w:r w:rsidRPr="002C6702">
                    <w:rPr>
                      <w:b/>
                      <w:bCs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86233" w:rsidRPr="001D45CB" w:rsidRDefault="00886233"/>
    <w:p w:rsidR="00886233" w:rsidRPr="001D45CB" w:rsidRDefault="00886233">
      <w:pPr>
        <w:shd w:val="clear" w:color="auto" w:fill="FFFFFF"/>
        <w:jc w:val="center"/>
      </w:pPr>
      <w:r w:rsidRPr="001D45CB">
        <w:t xml:space="preserve">                        </w:t>
      </w:r>
    </w:p>
    <w:p w:rsidR="00886233" w:rsidRPr="001D45CB" w:rsidRDefault="007B5392" w:rsidP="00652559">
      <w:pPr>
        <w:shd w:val="clear" w:color="auto" w:fill="FFFFFF"/>
        <w:jc w:val="center"/>
        <w:rPr>
          <w:i/>
          <w:iCs/>
          <w:sz w:val="36"/>
          <w:szCs w:val="36"/>
        </w:rPr>
      </w:pPr>
      <w:r w:rsidRPr="007B5392">
        <w:rPr>
          <w:noProof/>
          <w:sz w:val="36"/>
          <w:szCs w:val="36"/>
        </w:rPr>
        <w:pict>
          <v:shape id="_x0000_s1033" type="#_x0000_t202" style="position:absolute;left:0;text-align:left;margin-left:178pt;margin-top:19.1pt;width:423pt;height:66.95pt;z-index:251659776" filled="f" stroked="f">
            <v:textbox style="mso-next-textbox:#_x0000_s1033">
              <w:txbxContent>
                <w:p w:rsidR="00B3372B" w:rsidRDefault="00B3372B" w:rsidP="00B3372B">
                  <w:pPr>
                    <w:jc w:val="center"/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</w:pPr>
                  <w:r w:rsidRPr="004F4DC5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 xml:space="preserve">Emploi </w:t>
                  </w: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d</w:t>
                  </w:r>
                  <w:r w:rsidRPr="004F4DC5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 xml:space="preserve">u Temps </w:t>
                  </w: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S2</w:t>
                  </w:r>
                </w:p>
                <w:p w:rsidR="00B3372B" w:rsidRPr="008D4690" w:rsidRDefault="00B3372B" w:rsidP="00B3372B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1</w:t>
                  </w:r>
                  <w:r w:rsidRPr="00B3372B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  <w:vertAlign w:val="superscript"/>
                    </w:rPr>
                    <w:t>ère</w:t>
                  </w: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 xml:space="preserve"> Année MASTER «GENIE CHIMIQUE »</w:t>
                  </w:r>
                </w:p>
              </w:txbxContent>
            </v:textbox>
          </v:shape>
        </w:pict>
      </w:r>
      <w:r w:rsidR="00886233" w:rsidRPr="001D45CB">
        <w:t xml:space="preserve">               </w:t>
      </w:r>
    </w:p>
    <w:p w:rsidR="00886233" w:rsidRPr="001D45CB" w:rsidRDefault="00886233">
      <w:pPr>
        <w:pStyle w:val="Titre1"/>
        <w:rPr>
          <w:sz w:val="36"/>
          <w:szCs w:val="36"/>
        </w:rPr>
      </w:pPr>
    </w:p>
    <w:p w:rsidR="00886233" w:rsidRPr="001D45CB" w:rsidRDefault="00886233">
      <w:pPr>
        <w:pStyle w:val="Titre1"/>
        <w:rPr>
          <w:sz w:val="36"/>
          <w:szCs w:val="36"/>
        </w:rPr>
      </w:pPr>
      <w:r w:rsidRPr="001D45CB">
        <w:rPr>
          <w:sz w:val="36"/>
          <w:szCs w:val="36"/>
        </w:rPr>
        <w:t xml:space="preserve"> </w:t>
      </w:r>
    </w:p>
    <w:p w:rsidR="00B3372B" w:rsidRDefault="00B3372B" w:rsidP="00B3372B">
      <w:pPr>
        <w:tabs>
          <w:tab w:val="center" w:pos="7497"/>
        </w:tabs>
        <w:rPr>
          <w:b/>
          <w:bCs/>
          <w:sz w:val="32"/>
          <w:szCs w:val="32"/>
          <w:lang w:bidi="ar-DZ"/>
        </w:rPr>
      </w:pPr>
    </w:p>
    <w:p w:rsidR="00B3372B" w:rsidRPr="00146489" w:rsidRDefault="004A57C6" w:rsidP="00146489">
      <w:pPr>
        <w:tabs>
          <w:tab w:val="center" w:pos="7497"/>
        </w:tabs>
        <w:jc w:val="center"/>
        <w:rPr>
          <w:b/>
          <w:bCs/>
          <w:i/>
          <w:iCs/>
          <w:sz w:val="32"/>
          <w:szCs w:val="32"/>
          <w:lang w:bidi="ar-DZ"/>
        </w:rPr>
      </w:pPr>
      <w:r>
        <w:rPr>
          <w:b/>
          <w:bCs/>
          <w:i/>
          <w:iCs/>
          <w:sz w:val="52"/>
          <w:szCs w:val="52"/>
        </w:rPr>
        <w:t>SEMESTRE : 02 ANNEE : 2017</w:t>
      </w:r>
      <w:r w:rsidR="00B3372B" w:rsidRPr="00B3372B">
        <w:rPr>
          <w:b/>
          <w:bCs/>
          <w:i/>
          <w:iCs/>
          <w:sz w:val="52"/>
          <w:szCs w:val="52"/>
        </w:rPr>
        <w:t xml:space="preserve"> / 201</w:t>
      </w:r>
      <w:r>
        <w:rPr>
          <w:b/>
          <w:bCs/>
          <w:i/>
          <w:iCs/>
          <w:sz w:val="52"/>
          <w:szCs w:val="52"/>
        </w:rPr>
        <w:t>8</w:t>
      </w:r>
    </w:p>
    <w:tbl>
      <w:tblPr>
        <w:tblW w:w="15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8"/>
        <w:gridCol w:w="2293"/>
        <w:gridCol w:w="2268"/>
        <w:gridCol w:w="2552"/>
        <w:gridCol w:w="1417"/>
        <w:gridCol w:w="2646"/>
        <w:gridCol w:w="48"/>
        <w:gridCol w:w="2257"/>
      </w:tblGrid>
      <w:tr w:rsidR="009A201F" w:rsidRPr="001D45CB" w:rsidTr="00146489">
        <w:trPr>
          <w:trHeight w:val="834"/>
          <w:jc w:val="center"/>
        </w:trPr>
        <w:tc>
          <w:tcPr>
            <w:tcW w:w="1698" w:type="dxa"/>
            <w:shd w:val="clear" w:color="auto" w:fill="E6E6E6"/>
            <w:vAlign w:val="center"/>
          </w:tcPr>
          <w:p w:rsidR="009A201F" w:rsidRPr="00262349" w:rsidRDefault="007B5392" w:rsidP="0039437C">
            <w:pPr>
              <w:pStyle w:val="Titre2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_x0000_s1030" style="position:absolute;left:0;text-align:left;z-index:251658752" from="-2.35pt,1.8pt" to="78.65pt,55.9pt"/>
              </w:pict>
            </w:r>
            <w:r w:rsidR="00886233" w:rsidRPr="00262349">
              <w:rPr>
                <w:sz w:val="22"/>
                <w:szCs w:val="22"/>
              </w:rPr>
              <w:t xml:space="preserve">       Horaire</w:t>
            </w:r>
          </w:p>
          <w:p w:rsidR="0039437C" w:rsidRPr="00262349" w:rsidRDefault="0039437C" w:rsidP="0039437C">
            <w:pPr>
              <w:rPr>
                <w:sz w:val="22"/>
                <w:szCs w:val="22"/>
              </w:rPr>
            </w:pPr>
          </w:p>
          <w:p w:rsidR="00886233" w:rsidRPr="00262349" w:rsidRDefault="00886233" w:rsidP="0039437C">
            <w:pPr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JOURS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886233" w:rsidRPr="00262349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08 :00 - 09 :30</w:t>
            </w:r>
          </w:p>
        </w:tc>
        <w:tc>
          <w:tcPr>
            <w:tcW w:w="2268" w:type="dxa"/>
            <w:vAlign w:val="center"/>
          </w:tcPr>
          <w:p w:rsidR="00886233" w:rsidRPr="00262349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09 :40 - 11 :10</w:t>
            </w:r>
          </w:p>
        </w:tc>
        <w:tc>
          <w:tcPr>
            <w:tcW w:w="2552" w:type="dxa"/>
            <w:vAlign w:val="center"/>
          </w:tcPr>
          <w:p w:rsidR="00886233" w:rsidRPr="00262349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11 :20 - 12 :50</w:t>
            </w:r>
          </w:p>
        </w:tc>
        <w:tc>
          <w:tcPr>
            <w:tcW w:w="1417" w:type="dxa"/>
            <w:vAlign w:val="center"/>
          </w:tcPr>
          <w:p w:rsidR="00886233" w:rsidRPr="00262349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13 :10 – 14 :40</w:t>
            </w:r>
          </w:p>
        </w:tc>
        <w:tc>
          <w:tcPr>
            <w:tcW w:w="2646" w:type="dxa"/>
            <w:vAlign w:val="center"/>
          </w:tcPr>
          <w:p w:rsidR="00886233" w:rsidRPr="00262349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14 :50 - 16 :20</w:t>
            </w:r>
          </w:p>
        </w:tc>
        <w:tc>
          <w:tcPr>
            <w:tcW w:w="2305" w:type="dxa"/>
            <w:gridSpan w:val="2"/>
            <w:vAlign w:val="center"/>
          </w:tcPr>
          <w:p w:rsidR="00886233" w:rsidRPr="00262349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16 :30 - 18 :00</w:t>
            </w:r>
          </w:p>
        </w:tc>
      </w:tr>
      <w:tr w:rsidR="004A57C6" w:rsidRPr="001D45CB" w:rsidTr="00680E64">
        <w:trPr>
          <w:trHeight w:val="818"/>
          <w:jc w:val="center"/>
        </w:trPr>
        <w:tc>
          <w:tcPr>
            <w:tcW w:w="1698" w:type="dxa"/>
            <w:shd w:val="clear" w:color="auto" w:fill="E6E6E6"/>
            <w:vAlign w:val="center"/>
          </w:tcPr>
          <w:p w:rsidR="004A57C6" w:rsidRPr="00262349" w:rsidRDefault="004A57C6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Dimanche</w:t>
            </w:r>
          </w:p>
        </w:tc>
        <w:tc>
          <w:tcPr>
            <w:tcW w:w="2293" w:type="dxa"/>
            <w:shd w:val="clear" w:color="auto" w:fill="FFFFFF"/>
            <w:vAlign w:val="center"/>
          </w:tcPr>
          <w:p w:rsidR="004A57C6" w:rsidRPr="00262349" w:rsidRDefault="004A57C6" w:rsidP="00FE43D0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Régulation</w:t>
            </w:r>
            <w:r w:rsidRPr="00262349">
              <w:rPr>
                <w:vanish/>
                <w:sz w:val="22"/>
                <w:szCs w:val="22"/>
              </w:rPr>
              <w:t>10.30-3316</w:t>
            </w:r>
            <w:r w:rsidRPr="00262349">
              <w:rPr>
                <w:vanish/>
                <w:sz w:val="22"/>
                <w:szCs w:val="22"/>
                <w:rtl/>
              </w:rPr>
              <w:t>الهاشميبخحجدثصش</w:t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sz w:val="22"/>
                <w:szCs w:val="22"/>
              </w:rPr>
              <w:t xml:space="preserve"> Aidi</w:t>
            </w:r>
          </w:p>
          <w:p w:rsidR="004A57C6" w:rsidRPr="00262349" w:rsidRDefault="004A57C6" w:rsidP="00FE43D0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 xml:space="preserve">(Cours 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1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A57C6" w:rsidRPr="00262349" w:rsidRDefault="004A57C6" w:rsidP="00FE43D0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Régulation  Aidi</w:t>
            </w:r>
          </w:p>
          <w:p w:rsidR="004A57C6" w:rsidRPr="00262349" w:rsidRDefault="004A57C6" w:rsidP="00FE43D0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TD (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1</w:t>
            </w:r>
            <w:r w:rsidRPr="00262349">
              <w:rPr>
                <w:sz w:val="22"/>
                <w:szCs w:val="22"/>
              </w:rPr>
              <w:t>)</w:t>
            </w:r>
            <w:r w:rsidRPr="00262349">
              <w:rPr>
                <w:vanish/>
                <w:sz w:val="22"/>
                <w:szCs w:val="22"/>
              </w:rPr>
              <w:t>10.30-3316</w:t>
            </w:r>
            <w:r w:rsidRPr="00262349">
              <w:rPr>
                <w:vanish/>
                <w:sz w:val="22"/>
                <w:szCs w:val="22"/>
                <w:rtl/>
              </w:rPr>
              <w:t>الهاشميبخحجدثصش</w:t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  <w:r w:rsidRPr="00262349">
              <w:rPr>
                <w:vanish/>
                <w:sz w:val="22"/>
                <w:szCs w:val="22"/>
              </w:rPr>
              <w:pgNum/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A57C6" w:rsidRPr="00262349" w:rsidRDefault="00146489" w:rsidP="00D348A4">
            <w:pPr>
              <w:jc w:val="center"/>
              <w:rPr>
                <w:sz w:val="22"/>
                <w:szCs w:val="22"/>
              </w:rPr>
            </w:pPr>
            <w:r w:rsidRPr="00262349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Procédés d’Adsorption et séparation Membranaire Bentemmam             </w:t>
            </w:r>
            <w:r w:rsidRPr="00262349">
              <w:rPr>
                <w:sz w:val="22"/>
                <w:szCs w:val="22"/>
              </w:rPr>
              <w:t>(Cours-</w:t>
            </w:r>
            <w:r w:rsidRPr="00262349">
              <w:rPr>
                <w:b/>
                <w:bCs/>
                <w:sz w:val="22"/>
                <w:szCs w:val="22"/>
              </w:rPr>
              <w:t>Salle 32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4A57C6" w:rsidRPr="00262349" w:rsidRDefault="004A57C6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7C6" w:rsidRPr="00262349" w:rsidRDefault="004A57C6" w:rsidP="006D02C7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Opérations unitaires 2</w:t>
            </w:r>
            <w:r w:rsidR="00C809B3">
              <w:rPr>
                <w:sz w:val="22"/>
                <w:szCs w:val="22"/>
              </w:rPr>
              <w:t xml:space="preserve">    </w:t>
            </w:r>
            <w:r w:rsidRPr="00262349">
              <w:rPr>
                <w:sz w:val="22"/>
                <w:szCs w:val="22"/>
              </w:rPr>
              <w:t xml:space="preserve"> (TD-</w:t>
            </w:r>
            <w:r w:rsidR="00146489" w:rsidRPr="00262349">
              <w:rPr>
                <w:b/>
                <w:bCs/>
                <w:sz w:val="22"/>
                <w:szCs w:val="22"/>
              </w:rPr>
              <w:t>Salle 31</w:t>
            </w:r>
            <w:r w:rsidRPr="00262349">
              <w:rPr>
                <w:b/>
                <w:bCs/>
                <w:sz w:val="22"/>
                <w:szCs w:val="22"/>
              </w:rPr>
              <w:t>)</w:t>
            </w:r>
            <w:r w:rsidR="00B55F02" w:rsidRPr="00262349">
              <w:rPr>
                <w:sz w:val="22"/>
                <w:szCs w:val="22"/>
              </w:rPr>
              <w:t xml:space="preserve"> </w:t>
            </w:r>
            <w:proofErr w:type="spellStart"/>
            <w:r w:rsidR="00B55F02" w:rsidRPr="00262349">
              <w:rPr>
                <w:sz w:val="22"/>
                <w:szCs w:val="22"/>
              </w:rPr>
              <w:t>Laiaidhi</w:t>
            </w:r>
            <w:proofErr w:type="spellEnd"/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57C6" w:rsidRPr="00262349" w:rsidRDefault="004A57C6" w:rsidP="006D02C7">
            <w:pPr>
              <w:jc w:val="center"/>
              <w:rPr>
                <w:sz w:val="22"/>
                <w:szCs w:val="22"/>
              </w:rPr>
            </w:pPr>
          </w:p>
        </w:tc>
      </w:tr>
      <w:tr w:rsidR="00BA674E" w:rsidRPr="001D45CB" w:rsidTr="00680E64">
        <w:trPr>
          <w:trHeight w:val="728"/>
          <w:jc w:val="center"/>
        </w:trPr>
        <w:tc>
          <w:tcPr>
            <w:tcW w:w="1698" w:type="dxa"/>
            <w:shd w:val="clear" w:color="auto" w:fill="E6E6E6"/>
            <w:vAlign w:val="center"/>
          </w:tcPr>
          <w:p w:rsidR="00BA674E" w:rsidRPr="00262349" w:rsidRDefault="00BA674E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Lundi</w:t>
            </w:r>
          </w:p>
        </w:tc>
        <w:tc>
          <w:tcPr>
            <w:tcW w:w="2293" w:type="dxa"/>
            <w:shd w:val="clear" w:color="auto" w:fill="FFFFFF"/>
            <w:vAlign w:val="center"/>
          </w:tcPr>
          <w:p w:rsidR="00BA674E" w:rsidRPr="00262349" w:rsidRDefault="00917F83" w:rsidP="00D348A4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Fours et Chaudières  (TD-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1</w:t>
            </w:r>
            <w:r w:rsidRPr="00262349">
              <w:rPr>
                <w:sz w:val="22"/>
                <w:szCs w:val="22"/>
              </w:rPr>
              <w:t xml:space="preserve">)  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BA674E" w:rsidRPr="00262349" w:rsidRDefault="00680E64" w:rsidP="0042496E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 xml:space="preserve">Biomasse et biocarburants </w:t>
            </w:r>
            <w:proofErr w:type="spellStart"/>
            <w:r w:rsidRPr="00262349">
              <w:rPr>
                <w:sz w:val="22"/>
                <w:szCs w:val="22"/>
              </w:rPr>
              <w:t>Marzougui</w:t>
            </w:r>
            <w:proofErr w:type="spellEnd"/>
            <w:r w:rsidRPr="00262349">
              <w:rPr>
                <w:sz w:val="22"/>
                <w:szCs w:val="22"/>
              </w:rPr>
              <w:t xml:space="preserve">          (Cours-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2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BA674E" w:rsidRPr="00262349" w:rsidRDefault="00BA674E" w:rsidP="00080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BA674E" w:rsidRPr="00262349" w:rsidRDefault="00BA674E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A674E" w:rsidRPr="00262349" w:rsidRDefault="00BA674E" w:rsidP="00751CED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TP OU 2</w:t>
            </w:r>
            <w:r w:rsidR="008B2495" w:rsidRPr="00262349">
              <w:rPr>
                <w:sz w:val="22"/>
                <w:szCs w:val="22"/>
              </w:rPr>
              <w:t xml:space="preserve"> </w:t>
            </w:r>
            <w:proofErr w:type="spellStart"/>
            <w:r w:rsidR="008B2495" w:rsidRPr="00262349">
              <w:rPr>
                <w:sz w:val="22"/>
                <w:szCs w:val="22"/>
              </w:rPr>
              <w:t>Barkat</w:t>
            </w:r>
            <w:proofErr w:type="spellEnd"/>
            <w:r w:rsidR="008B2495" w:rsidRPr="00262349">
              <w:rPr>
                <w:sz w:val="22"/>
                <w:szCs w:val="22"/>
              </w:rPr>
              <w:t xml:space="preserve"> </w:t>
            </w:r>
            <w:r w:rsidR="00C65383" w:rsidRPr="00262349">
              <w:rPr>
                <w:sz w:val="22"/>
                <w:szCs w:val="22"/>
              </w:rPr>
              <w:t xml:space="preserve"> </w:t>
            </w:r>
            <w:r w:rsidRPr="00262349">
              <w:rPr>
                <w:sz w:val="22"/>
                <w:szCs w:val="22"/>
              </w:rPr>
              <w:t xml:space="preserve">- TP </w:t>
            </w:r>
            <w:r w:rsidR="009115EA" w:rsidRPr="00262349">
              <w:rPr>
                <w:sz w:val="22"/>
                <w:szCs w:val="22"/>
              </w:rPr>
              <w:t>Procédés d’</w:t>
            </w:r>
            <w:r w:rsidRPr="00262349">
              <w:rPr>
                <w:sz w:val="22"/>
                <w:szCs w:val="22"/>
              </w:rPr>
              <w:t>ADSORPTION</w:t>
            </w:r>
            <w:r w:rsidR="000804A4" w:rsidRPr="00262349">
              <w:rPr>
                <w:sz w:val="22"/>
                <w:szCs w:val="22"/>
              </w:rPr>
              <w:t>-Bentemmam</w:t>
            </w:r>
            <w:r w:rsidR="005A30A6" w:rsidRPr="00262349">
              <w:rPr>
                <w:sz w:val="22"/>
                <w:szCs w:val="22"/>
              </w:rPr>
              <w:t xml:space="preserve"> </w:t>
            </w:r>
          </w:p>
        </w:tc>
      </w:tr>
      <w:tr w:rsidR="006C658B" w:rsidRPr="001D45CB" w:rsidTr="00587B89">
        <w:trPr>
          <w:trHeight w:val="712"/>
          <w:jc w:val="center"/>
        </w:trPr>
        <w:tc>
          <w:tcPr>
            <w:tcW w:w="1698" w:type="dxa"/>
            <w:shd w:val="clear" w:color="auto" w:fill="E6E6E6"/>
            <w:vAlign w:val="center"/>
          </w:tcPr>
          <w:p w:rsidR="006C658B" w:rsidRPr="00262349" w:rsidRDefault="006C658B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Mardi</w:t>
            </w:r>
          </w:p>
        </w:tc>
        <w:tc>
          <w:tcPr>
            <w:tcW w:w="2293" w:type="dxa"/>
            <w:shd w:val="clear" w:color="auto" w:fill="FFFFFF"/>
            <w:vAlign w:val="center"/>
          </w:tcPr>
          <w:p w:rsidR="006C658B" w:rsidRPr="00262349" w:rsidRDefault="00073671" w:rsidP="00073671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 xml:space="preserve">Energie renouvelables </w:t>
            </w:r>
            <w:r w:rsidR="00C809B3">
              <w:rPr>
                <w:sz w:val="22"/>
                <w:szCs w:val="22"/>
              </w:rPr>
              <w:t xml:space="preserve">      </w:t>
            </w:r>
            <w:r w:rsidR="00823B4F" w:rsidRPr="00262349">
              <w:rPr>
                <w:sz w:val="22"/>
                <w:szCs w:val="22"/>
              </w:rPr>
              <w:t>SAKRI</w:t>
            </w:r>
            <w:r w:rsidR="00A307CE">
              <w:rPr>
                <w:sz w:val="22"/>
                <w:szCs w:val="22"/>
              </w:rPr>
              <w:t xml:space="preserve">               </w:t>
            </w:r>
            <w:r w:rsidR="0051673B" w:rsidRPr="00262349">
              <w:rPr>
                <w:sz w:val="22"/>
                <w:szCs w:val="22"/>
              </w:rPr>
              <w:t>(Cours</w:t>
            </w:r>
            <w:r w:rsidR="006D02C7" w:rsidRPr="00262349">
              <w:rPr>
                <w:sz w:val="22"/>
                <w:szCs w:val="22"/>
              </w:rPr>
              <w:t>-</w:t>
            </w:r>
            <w:r w:rsidR="006D02C7" w:rsidRPr="00262349">
              <w:rPr>
                <w:b/>
                <w:bCs/>
                <w:sz w:val="22"/>
                <w:szCs w:val="22"/>
              </w:rPr>
              <w:t xml:space="preserve">Salle </w:t>
            </w:r>
            <w:r w:rsidR="00FA5038" w:rsidRPr="00262349">
              <w:rPr>
                <w:b/>
                <w:bCs/>
                <w:sz w:val="22"/>
                <w:szCs w:val="22"/>
              </w:rPr>
              <w:t>3</w:t>
            </w:r>
            <w:r w:rsidR="001006D4">
              <w:rPr>
                <w:b/>
                <w:bCs/>
                <w:sz w:val="22"/>
                <w:szCs w:val="22"/>
              </w:rPr>
              <w:t>2</w:t>
            </w:r>
            <w:r w:rsidR="0051673B" w:rsidRPr="00262349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6C658B" w:rsidRPr="00262349" w:rsidRDefault="00587B89" w:rsidP="00C809B3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 xml:space="preserve">Fours et Chaudières </w:t>
            </w:r>
            <w:proofErr w:type="spellStart"/>
            <w:r w:rsidRPr="00262349">
              <w:rPr>
                <w:sz w:val="22"/>
                <w:szCs w:val="22"/>
              </w:rPr>
              <w:t>Merzougui</w:t>
            </w:r>
            <w:proofErr w:type="spellEnd"/>
            <w:r w:rsidRPr="00262349">
              <w:rPr>
                <w:sz w:val="22"/>
                <w:szCs w:val="22"/>
              </w:rPr>
              <w:t xml:space="preserve"> </w:t>
            </w:r>
            <w:r w:rsidR="00C809B3">
              <w:rPr>
                <w:sz w:val="22"/>
                <w:szCs w:val="22"/>
              </w:rPr>
              <w:t xml:space="preserve">           </w:t>
            </w:r>
            <w:r w:rsidRPr="00262349">
              <w:rPr>
                <w:sz w:val="22"/>
                <w:szCs w:val="22"/>
              </w:rPr>
              <w:t xml:space="preserve">(Cours 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1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6C658B" w:rsidRPr="00262349" w:rsidRDefault="006C658B" w:rsidP="00E65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6C658B" w:rsidRPr="00262349" w:rsidRDefault="006C658B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2646" w:type="dxa"/>
            <w:shd w:val="clear" w:color="auto" w:fill="FFFFFF"/>
            <w:vAlign w:val="center"/>
          </w:tcPr>
          <w:p w:rsidR="006C658B" w:rsidRPr="00262349" w:rsidRDefault="006C61C7" w:rsidP="00D348A4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 xml:space="preserve">Analyse Numérique Hasseine                    </w:t>
            </w:r>
            <w:r w:rsidR="00C809B3">
              <w:rPr>
                <w:sz w:val="22"/>
                <w:szCs w:val="22"/>
              </w:rPr>
              <w:t xml:space="preserve">    </w:t>
            </w:r>
            <w:r w:rsidRPr="00262349">
              <w:rPr>
                <w:sz w:val="22"/>
                <w:szCs w:val="22"/>
              </w:rPr>
              <w:t xml:space="preserve">  (TD 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46489" w:rsidRPr="00262349">
              <w:rPr>
                <w:b/>
                <w:bCs/>
                <w:sz w:val="22"/>
                <w:szCs w:val="22"/>
              </w:rPr>
              <w:t>1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2305" w:type="dxa"/>
            <w:gridSpan w:val="2"/>
            <w:shd w:val="clear" w:color="auto" w:fill="D9D9D9"/>
            <w:vAlign w:val="center"/>
          </w:tcPr>
          <w:p w:rsidR="006C658B" w:rsidRPr="00262349" w:rsidRDefault="006C658B" w:rsidP="00D348A4">
            <w:pPr>
              <w:jc w:val="center"/>
              <w:rPr>
                <w:sz w:val="22"/>
                <w:szCs w:val="22"/>
              </w:rPr>
            </w:pPr>
          </w:p>
        </w:tc>
      </w:tr>
      <w:tr w:rsidR="004E36DC" w:rsidRPr="001D45CB" w:rsidTr="00146489">
        <w:trPr>
          <w:trHeight w:val="692"/>
          <w:jc w:val="center"/>
        </w:trPr>
        <w:tc>
          <w:tcPr>
            <w:tcW w:w="1698" w:type="dxa"/>
            <w:shd w:val="clear" w:color="auto" w:fill="E6E6E6"/>
            <w:vAlign w:val="center"/>
          </w:tcPr>
          <w:p w:rsidR="004E36DC" w:rsidRPr="00262349" w:rsidRDefault="004E36DC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Mercredi</w:t>
            </w:r>
          </w:p>
        </w:tc>
        <w:tc>
          <w:tcPr>
            <w:tcW w:w="2293" w:type="dxa"/>
            <w:shd w:val="clear" w:color="auto" w:fill="FFFFFF"/>
            <w:vAlign w:val="center"/>
          </w:tcPr>
          <w:p w:rsidR="004E36DC" w:rsidRPr="00262349" w:rsidRDefault="004E36DC" w:rsidP="0051673B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Analyse Numér</w:t>
            </w:r>
            <w:r w:rsidR="000804A4" w:rsidRPr="00262349">
              <w:rPr>
                <w:sz w:val="22"/>
                <w:szCs w:val="22"/>
              </w:rPr>
              <w:t xml:space="preserve">ique </w:t>
            </w:r>
            <w:proofErr w:type="spellStart"/>
            <w:r w:rsidR="000804A4" w:rsidRPr="00262349">
              <w:rPr>
                <w:sz w:val="22"/>
                <w:szCs w:val="22"/>
              </w:rPr>
              <w:t>Hasseine</w:t>
            </w:r>
            <w:proofErr w:type="spellEnd"/>
            <w:r w:rsidR="000804A4" w:rsidRPr="00262349">
              <w:rPr>
                <w:sz w:val="22"/>
                <w:szCs w:val="22"/>
              </w:rPr>
              <w:t xml:space="preserve">                (Cours</w:t>
            </w:r>
            <w:r w:rsidRPr="00262349">
              <w:rPr>
                <w:sz w:val="22"/>
                <w:szCs w:val="22"/>
              </w:rPr>
              <w:t xml:space="preserve"> 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2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E36DC" w:rsidRPr="00262349" w:rsidRDefault="004E36DC" w:rsidP="007212C6">
            <w:pPr>
              <w:jc w:val="center"/>
              <w:rPr>
                <w:sz w:val="22"/>
                <w:szCs w:val="22"/>
              </w:rPr>
            </w:pPr>
            <w:r w:rsidRPr="00262349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Réacteurs Poly-phasiques </w:t>
            </w:r>
            <w:proofErr w:type="spellStart"/>
            <w:r w:rsidRPr="00262349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Bendjaouhdou</w:t>
            </w:r>
            <w:proofErr w:type="spellEnd"/>
            <w:r w:rsidRPr="00262349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  </w:t>
            </w:r>
            <w:r w:rsidRPr="00262349">
              <w:rPr>
                <w:sz w:val="22"/>
                <w:szCs w:val="22"/>
              </w:rPr>
              <w:t>(Cours-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B55F02" w:rsidRPr="00262349">
              <w:rPr>
                <w:b/>
                <w:bCs/>
                <w:sz w:val="22"/>
                <w:szCs w:val="22"/>
              </w:rPr>
              <w:t>2</w:t>
            </w:r>
            <w:r w:rsidRPr="0026234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4E36DC" w:rsidRPr="00262349" w:rsidRDefault="00146489" w:rsidP="00822A07">
            <w:pPr>
              <w:jc w:val="center"/>
              <w:rPr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>Opérations u</w:t>
            </w:r>
            <w:r w:rsidR="002E6C28" w:rsidRPr="00262349">
              <w:rPr>
                <w:sz w:val="22"/>
                <w:szCs w:val="22"/>
              </w:rPr>
              <w:t xml:space="preserve">nitaires 2 </w:t>
            </w:r>
            <w:proofErr w:type="spellStart"/>
            <w:r w:rsidR="002E6C28" w:rsidRPr="00262349">
              <w:rPr>
                <w:sz w:val="22"/>
                <w:szCs w:val="22"/>
              </w:rPr>
              <w:t>Laiadhi</w:t>
            </w:r>
            <w:proofErr w:type="spellEnd"/>
            <w:r w:rsidR="002E6C28" w:rsidRPr="00262349">
              <w:rPr>
                <w:sz w:val="22"/>
                <w:szCs w:val="22"/>
              </w:rPr>
              <w:t xml:space="preserve"> </w:t>
            </w:r>
            <w:r w:rsidRPr="00262349">
              <w:rPr>
                <w:sz w:val="22"/>
                <w:szCs w:val="22"/>
              </w:rPr>
              <w:t>(Cours-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1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4E36DC" w:rsidRPr="00262349" w:rsidRDefault="004E36DC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center"/>
          </w:tcPr>
          <w:p w:rsidR="004E36DC" w:rsidRPr="00262349" w:rsidRDefault="00DD6E51" w:rsidP="00DD6E51">
            <w:pPr>
              <w:jc w:val="center"/>
              <w:rPr>
                <w:sz w:val="22"/>
                <w:szCs w:val="22"/>
                <w:highlight w:val="yellow"/>
              </w:rPr>
            </w:pPr>
            <w:r w:rsidRPr="00262349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Réacteurs Poly-phasiques </w:t>
            </w:r>
            <w:proofErr w:type="spellStart"/>
            <w:r w:rsidRPr="00262349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Bendjaouhdou</w:t>
            </w:r>
            <w:proofErr w:type="spellEnd"/>
            <w:r w:rsidRPr="00262349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</w:t>
            </w:r>
            <w:r w:rsidR="00C809B3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             </w:t>
            </w:r>
            <w:r w:rsidRPr="00262349">
              <w:rPr>
                <w:sz w:val="22"/>
                <w:szCs w:val="22"/>
              </w:rPr>
              <w:t>(TD-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430B8D">
              <w:rPr>
                <w:b/>
                <w:bCs/>
                <w:sz w:val="22"/>
                <w:szCs w:val="22"/>
              </w:rPr>
              <w:t>2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2257" w:type="dxa"/>
            <w:shd w:val="clear" w:color="auto" w:fill="FFFFFF"/>
            <w:vAlign w:val="center"/>
          </w:tcPr>
          <w:p w:rsidR="004E36DC" w:rsidRPr="00262349" w:rsidRDefault="004E36DC" w:rsidP="000D18B9">
            <w:pPr>
              <w:jc w:val="center"/>
              <w:rPr>
                <w:sz w:val="22"/>
                <w:szCs w:val="22"/>
                <w:highlight w:val="yellow"/>
              </w:rPr>
            </w:pPr>
            <w:r w:rsidRPr="00262349">
              <w:rPr>
                <w:sz w:val="22"/>
                <w:szCs w:val="22"/>
              </w:rPr>
              <w:t>Eth</w:t>
            </w:r>
            <w:r w:rsidR="00C809B3">
              <w:rPr>
                <w:sz w:val="22"/>
                <w:szCs w:val="22"/>
              </w:rPr>
              <w:t xml:space="preserve">ique, déontologie  BARKAT          </w:t>
            </w:r>
            <w:r w:rsidRPr="00262349">
              <w:rPr>
                <w:sz w:val="22"/>
                <w:szCs w:val="22"/>
              </w:rPr>
              <w:t xml:space="preserve"> (Cours-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DA0664" w:rsidRPr="00262349">
              <w:rPr>
                <w:b/>
                <w:bCs/>
                <w:sz w:val="22"/>
                <w:szCs w:val="22"/>
              </w:rPr>
              <w:t>2</w:t>
            </w:r>
            <w:r w:rsidRPr="00262349">
              <w:rPr>
                <w:sz w:val="22"/>
                <w:szCs w:val="22"/>
              </w:rPr>
              <w:t>)</w:t>
            </w:r>
          </w:p>
        </w:tc>
      </w:tr>
      <w:tr w:rsidR="004E36DC" w:rsidRPr="001D45CB" w:rsidTr="00680E64">
        <w:trPr>
          <w:trHeight w:val="183"/>
          <w:jc w:val="center"/>
        </w:trPr>
        <w:tc>
          <w:tcPr>
            <w:tcW w:w="1698" w:type="dxa"/>
            <w:shd w:val="clear" w:color="auto" w:fill="E6E6E6"/>
            <w:vAlign w:val="center"/>
          </w:tcPr>
          <w:p w:rsidR="004E36DC" w:rsidRPr="00262349" w:rsidRDefault="004E36DC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262349">
              <w:rPr>
                <w:b/>
                <w:bCs/>
                <w:sz w:val="22"/>
                <w:szCs w:val="22"/>
                <w:lang w:bidi="ar-DZ"/>
              </w:rPr>
              <w:t>Jeudi</w:t>
            </w:r>
          </w:p>
        </w:tc>
        <w:tc>
          <w:tcPr>
            <w:tcW w:w="2293" w:type="dxa"/>
            <w:shd w:val="clear" w:color="auto" w:fill="FFFFFF" w:themeFill="background1"/>
            <w:vAlign w:val="center"/>
          </w:tcPr>
          <w:p w:rsidR="004E36DC" w:rsidRPr="00262349" w:rsidRDefault="00475A9E" w:rsidP="00D348A4">
            <w:pPr>
              <w:jc w:val="center"/>
              <w:rPr>
                <w:color w:val="BFBFBF"/>
                <w:sz w:val="22"/>
                <w:szCs w:val="22"/>
                <w:highlight w:val="lightGray"/>
              </w:rPr>
            </w:pPr>
            <w:r w:rsidRPr="00262349">
              <w:rPr>
                <w:sz w:val="22"/>
                <w:szCs w:val="22"/>
              </w:rPr>
              <w:t xml:space="preserve">Opérations unitaires 2      </w:t>
            </w:r>
            <w:proofErr w:type="spellStart"/>
            <w:r w:rsidRPr="00262349">
              <w:rPr>
                <w:sz w:val="22"/>
                <w:szCs w:val="22"/>
              </w:rPr>
              <w:t>Laiadhi</w:t>
            </w:r>
            <w:proofErr w:type="spellEnd"/>
            <w:r>
              <w:rPr>
                <w:sz w:val="22"/>
                <w:szCs w:val="22"/>
              </w:rPr>
              <w:t xml:space="preserve">               </w:t>
            </w:r>
            <w:r w:rsidRPr="00262349">
              <w:rPr>
                <w:sz w:val="22"/>
                <w:szCs w:val="22"/>
              </w:rPr>
              <w:t xml:space="preserve"> (Cours-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1</w:t>
            </w:r>
            <w:r w:rsidRPr="00262349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E36DC" w:rsidRPr="00262349" w:rsidRDefault="00475A9E" w:rsidP="00D348A4">
            <w:pPr>
              <w:jc w:val="center"/>
              <w:rPr>
                <w:color w:val="BFBFBF"/>
                <w:sz w:val="22"/>
                <w:szCs w:val="22"/>
              </w:rPr>
            </w:pPr>
            <w:r w:rsidRPr="00262349">
              <w:rPr>
                <w:sz w:val="22"/>
                <w:szCs w:val="22"/>
              </w:rPr>
              <w:t xml:space="preserve">Procédés d’adsorption  </w:t>
            </w:r>
            <w:proofErr w:type="spellStart"/>
            <w:r w:rsidRPr="00262349">
              <w:rPr>
                <w:sz w:val="22"/>
                <w:szCs w:val="22"/>
              </w:rPr>
              <w:t>Bentemmam</w:t>
            </w:r>
            <w:proofErr w:type="spellEnd"/>
            <w:r w:rsidRPr="00262349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 xml:space="preserve">    </w:t>
            </w:r>
            <w:r w:rsidRPr="00262349">
              <w:rPr>
                <w:sz w:val="22"/>
                <w:szCs w:val="22"/>
              </w:rPr>
              <w:t xml:space="preserve">  (TD-</w:t>
            </w:r>
            <w:r w:rsidRPr="00262349">
              <w:rPr>
                <w:b/>
                <w:bCs/>
                <w:sz w:val="22"/>
                <w:szCs w:val="22"/>
              </w:rPr>
              <w:t>Salle 3</w:t>
            </w:r>
            <w:r w:rsidR="001006D4">
              <w:rPr>
                <w:b/>
                <w:bCs/>
                <w:sz w:val="22"/>
                <w:szCs w:val="22"/>
              </w:rPr>
              <w:t>2</w:t>
            </w:r>
            <w:r w:rsidRPr="00262349">
              <w:rPr>
                <w:sz w:val="22"/>
                <w:szCs w:val="22"/>
              </w:rPr>
              <w:t xml:space="preserve">)  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4E36DC" w:rsidRPr="00262349" w:rsidRDefault="004E36DC" w:rsidP="00D348A4">
            <w:pPr>
              <w:jc w:val="center"/>
              <w:rPr>
                <w:color w:val="BFBFBF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4E36DC" w:rsidRPr="00262349" w:rsidRDefault="004E36DC" w:rsidP="00D348A4">
            <w:pPr>
              <w:jc w:val="center"/>
              <w:rPr>
                <w:color w:val="BFBFBF"/>
                <w:sz w:val="22"/>
                <w:szCs w:val="22"/>
              </w:rPr>
            </w:pPr>
          </w:p>
        </w:tc>
        <w:tc>
          <w:tcPr>
            <w:tcW w:w="2646" w:type="dxa"/>
            <w:shd w:val="clear" w:color="auto" w:fill="BFBFBF"/>
            <w:vAlign w:val="center"/>
          </w:tcPr>
          <w:p w:rsidR="004E36DC" w:rsidRPr="00262349" w:rsidRDefault="004E36DC" w:rsidP="00D348A4">
            <w:pPr>
              <w:jc w:val="center"/>
              <w:rPr>
                <w:color w:val="BFBFBF"/>
                <w:sz w:val="22"/>
                <w:szCs w:val="22"/>
              </w:rPr>
            </w:pPr>
          </w:p>
        </w:tc>
        <w:tc>
          <w:tcPr>
            <w:tcW w:w="2305" w:type="dxa"/>
            <w:gridSpan w:val="2"/>
            <w:shd w:val="clear" w:color="auto" w:fill="BFBFBF"/>
            <w:vAlign w:val="center"/>
          </w:tcPr>
          <w:p w:rsidR="004E36DC" w:rsidRPr="00262349" w:rsidRDefault="004E36DC" w:rsidP="00D348A4">
            <w:pPr>
              <w:jc w:val="center"/>
              <w:rPr>
                <w:color w:val="BFBFBF"/>
                <w:sz w:val="22"/>
                <w:szCs w:val="22"/>
                <w:highlight w:val="lightGray"/>
              </w:rPr>
            </w:pPr>
          </w:p>
        </w:tc>
      </w:tr>
    </w:tbl>
    <w:p w:rsidR="00BC4DB3" w:rsidRPr="001D45CB" w:rsidRDefault="00BC4DB3" w:rsidP="00D348A4">
      <w:pPr>
        <w:pStyle w:val="Titre3"/>
        <w:spacing w:after="120"/>
        <w:ind w:firstLine="0"/>
        <w:jc w:val="center"/>
        <w:rPr>
          <w:sz w:val="24"/>
          <w:szCs w:val="24"/>
          <w:lang w:bidi="ar-SA"/>
        </w:rPr>
      </w:pPr>
    </w:p>
    <w:p w:rsidR="0039437C" w:rsidRPr="001D45CB" w:rsidRDefault="00BC4DB3" w:rsidP="00BC4DB3">
      <w:pPr>
        <w:pStyle w:val="Titre3"/>
        <w:spacing w:after="120"/>
        <w:ind w:firstLine="0"/>
      </w:pPr>
      <w:r w:rsidRPr="001D45CB">
        <w:rPr>
          <w:sz w:val="24"/>
          <w:szCs w:val="24"/>
          <w:lang w:bidi="ar-SA"/>
        </w:rPr>
        <w:t xml:space="preserve">                                                                                                                                                                                 </w:t>
      </w:r>
      <w:r w:rsidR="0039437C" w:rsidRPr="001D45CB">
        <w:t>Biskra le :</w:t>
      </w:r>
    </w:p>
    <w:p w:rsidR="00886233" w:rsidRPr="0039437C" w:rsidRDefault="0039437C" w:rsidP="00F94A19">
      <w:pPr>
        <w:pStyle w:val="Titre3"/>
        <w:ind w:left="4248"/>
        <w:jc w:val="center"/>
        <w:rPr>
          <w:rtl/>
        </w:rPr>
      </w:pPr>
      <w:r w:rsidRPr="001D45CB">
        <w:t xml:space="preserve">                                          </w:t>
      </w:r>
      <w:r w:rsidR="00B94D33" w:rsidRPr="001D45CB">
        <w:t>Chef de département</w:t>
      </w:r>
    </w:p>
    <w:sectPr w:rsidR="00886233" w:rsidRPr="0039437C" w:rsidSect="005F1028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attachedTemplate r:id="rId1"/>
  <w:defaultTabStop w:val="708"/>
  <w:hyphenationZone w:val="425"/>
  <w:doNotHyphenateCaps/>
  <w:noPunctuationKerning/>
  <w:characterSpacingControl w:val="doNotCompress"/>
  <w:doNotValidateAgainstSchema/>
  <w:doNotDemarcateInvalidXml/>
  <w:compat/>
  <w:rsids>
    <w:rsidRoot w:val="00E969AE"/>
    <w:rsid w:val="00001908"/>
    <w:rsid w:val="00004842"/>
    <w:rsid w:val="00053CB6"/>
    <w:rsid w:val="00062357"/>
    <w:rsid w:val="00073671"/>
    <w:rsid w:val="000804A4"/>
    <w:rsid w:val="00091AEA"/>
    <w:rsid w:val="000A4D22"/>
    <w:rsid w:val="000B5966"/>
    <w:rsid w:val="000C3B63"/>
    <w:rsid w:val="000C610E"/>
    <w:rsid w:val="000D18B9"/>
    <w:rsid w:val="000D260F"/>
    <w:rsid w:val="000D2D15"/>
    <w:rsid w:val="000E515C"/>
    <w:rsid w:val="001006D4"/>
    <w:rsid w:val="00100D0B"/>
    <w:rsid w:val="00101820"/>
    <w:rsid w:val="00146489"/>
    <w:rsid w:val="00172D32"/>
    <w:rsid w:val="001D318C"/>
    <w:rsid w:val="001D45CB"/>
    <w:rsid w:val="001F0816"/>
    <w:rsid w:val="001F76AF"/>
    <w:rsid w:val="00227809"/>
    <w:rsid w:val="002344F1"/>
    <w:rsid w:val="002379F3"/>
    <w:rsid w:val="0024247E"/>
    <w:rsid w:val="00262349"/>
    <w:rsid w:val="00266E39"/>
    <w:rsid w:val="00290A3A"/>
    <w:rsid w:val="002B1A2E"/>
    <w:rsid w:val="002B767A"/>
    <w:rsid w:val="002C3CC5"/>
    <w:rsid w:val="002C6702"/>
    <w:rsid w:val="002D5490"/>
    <w:rsid w:val="002E6C28"/>
    <w:rsid w:val="002F2769"/>
    <w:rsid w:val="00310344"/>
    <w:rsid w:val="00322603"/>
    <w:rsid w:val="00330316"/>
    <w:rsid w:val="00331C6F"/>
    <w:rsid w:val="0035619F"/>
    <w:rsid w:val="00377B1D"/>
    <w:rsid w:val="00385A20"/>
    <w:rsid w:val="0039437C"/>
    <w:rsid w:val="003C773E"/>
    <w:rsid w:val="003E5724"/>
    <w:rsid w:val="003F5D71"/>
    <w:rsid w:val="00400A54"/>
    <w:rsid w:val="004134FC"/>
    <w:rsid w:val="00416CF9"/>
    <w:rsid w:val="0042496E"/>
    <w:rsid w:val="00430B8D"/>
    <w:rsid w:val="0044361D"/>
    <w:rsid w:val="00450047"/>
    <w:rsid w:val="0045254D"/>
    <w:rsid w:val="00475A9E"/>
    <w:rsid w:val="00497D98"/>
    <w:rsid w:val="004A0079"/>
    <w:rsid w:val="004A0E6D"/>
    <w:rsid w:val="004A57C6"/>
    <w:rsid w:val="004C784E"/>
    <w:rsid w:val="004D10F6"/>
    <w:rsid w:val="004E36DC"/>
    <w:rsid w:val="004F4DC5"/>
    <w:rsid w:val="0051673B"/>
    <w:rsid w:val="00552F32"/>
    <w:rsid w:val="00566368"/>
    <w:rsid w:val="00566828"/>
    <w:rsid w:val="00566E5F"/>
    <w:rsid w:val="00587B89"/>
    <w:rsid w:val="005A30A6"/>
    <w:rsid w:val="005A7ECB"/>
    <w:rsid w:val="005C23D5"/>
    <w:rsid w:val="005C5776"/>
    <w:rsid w:val="005D28DB"/>
    <w:rsid w:val="005D6834"/>
    <w:rsid w:val="005E1C8E"/>
    <w:rsid w:val="005F1028"/>
    <w:rsid w:val="0064316C"/>
    <w:rsid w:val="00652559"/>
    <w:rsid w:val="00654538"/>
    <w:rsid w:val="00680E64"/>
    <w:rsid w:val="00687D2B"/>
    <w:rsid w:val="006B07C7"/>
    <w:rsid w:val="006C61C7"/>
    <w:rsid w:val="006C658B"/>
    <w:rsid w:val="006D02C7"/>
    <w:rsid w:val="006E3BDC"/>
    <w:rsid w:val="007212C6"/>
    <w:rsid w:val="00721526"/>
    <w:rsid w:val="00731625"/>
    <w:rsid w:val="00731F95"/>
    <w:rsid w:val="00743BF9"/>
    <w:rsid w:val="00751CED"/>
    <w:rsid w:val="00762543"/>
    <w:rsid w:val="0077206E"/>
    <w:rsid w:val="00784FC3"/>
    <w:rsid w:val="007858F0"/>
    <w:rsid w:val="00786003"/>
    <w:rsid w:val="00793899"/>
    <w:rsid w:val="007A550B"/>
    <w:rsid w:val="007A5E5C"/>
    <w:rsid w:val="007B30AB"/>
    <w:rsid w:val="007B5392"/>
    <w:rsid w:val="007B696A"/>
    <w:rsid w:val="007B6BE6"/>
    <w:rsid w:val="00802DBC"/>
    <w:rsid w:val="00822A07"/>
    <w:rsid w:val="00823B4F"/>
    <w:rsid w:val="0083629C"/>
    <w:rsid w:val="00852771"/>
    <w:rsid w:val="00855D33"/>
    <w:rsid w:val="00875E89"/>
    <w:rsid w:val="00886233"/>
    <w:rsid w:val="008A0C2C"/>
    <w:rsid w:val="008B2495"/>
    <w:rsid w:val="008C2C55"/>
    <w:rsid w:val="008C634D"/>
    <w:rsid w:val="008E3F60"/>
    <w:rsid w:val="008E603A"/>
    <w:rsid w:val="008F6E40"/>
    <w:rsid w:val="00907B97"/>
    <w:rsid w:val="009115EA"/>
    <w:rsid w:val="00915BFF"/>
    <w:rsid w:val="00917F83"/>
    <w:rsid w:val="00923D9D"/>
    <w:rsid w:val="00925F98"/>
    <w:rsid w:val="009332F8"/>
    <w:rsid w:val="009377AD"/>
    <w:rsid w:val="00950EA0"/>
    <w:rsid w:val="00966859"/>
    <w:rsid w:val="0097498F"/>
    <w:rsid w:val="0098350A"/>
    <w:rsid w:val="00985FDA"/>
    <w:rsid w:val="009A201F"/>
    <w:rsid w:val="009B5951"/>
    <w:rsid w:val="009C0686"/>
    <w:rsid w:val="009C2BD6"/>
    <w:rsid w:val="009D7095"/>
    <w:rsid w:val="009E0209"/>
    <w:rsid w:val="009E25B4"/>
    <w:rsid w:val="009E49FC"/>
    <w:rsid w:val="009F5172"/>
    <w:rsid w:val="00A02831"/>
    <w:rsid w:val="00A13FB2"/>
    <w:rsid w:val="00A152A4"/>
    <w:rsid w:val="00A1688C"/>
    <w:rsid w:val="00A307CE"/>
    <w:rsid w:val="00A66C58"/>
    <w:rsid w:val="00A725CB"/>
    <w:rsid w:val="00AA34F3"/>
    <w:rsid w:val="00AA5029"/>
    <w:rsid w:val="00AB579F"/>
    <w:rsid w:val="00AB7463"/>
    <w:rsid w:val="00AC2CD4"/>
    <w:rsid w:val="00B07219"/>
    <w:rsid w:val="00B172D5"/>
    <w:rsid w:val="00B3372B"/>
    <w:rsid w:val="00B47F41"/>
    <w:rsid w:val="00B53E07"/>
    <w:rsid w:val="00B55F02"/>
    <w:rsid w:val="00B7629F"/>
    <w:rsid w:val="00B76676"/>
    <w:rsid w:val="00B77D6B"/>
    <w:rsid w:val="00B86490"/>
    <w:rsid w:val="00B94D33"/>
    <w:rsid w:val="00B95B9A"/>
    <w:rsid w:val="00B965BC"/>
    <w:rsid w:val="00BA674E"/>
    <w:rsid w:val="00BB0CC0"/>
    <w:rsid w:val="00BC4DB3"/>
    <w:rsid w:val="00BD2BC2"/>
    <w:rsid w:val="00C05F5B"/>
    <w:rsid w:val="00C13737"/>
    <w:rsid w:val="00C15765"/>
    <w:rsid w:val="00C1637F"/>
    <w:rsid w:val="00C254A2"/>
    <w:rsid w:val="00C5145C"/>
    <w:rsid w:val="00C65383"/>
    <w:rsid w:val="00C7529E"/>
    <w:rsid w:val="00C809B3"/>
    <w:rsid w:val="00C821C0"/>
    <w:rsid w:val="00CA281F"/>
    <w:rsid w:val="00CE6EE9"/>
    <w:rsid w:val="00CF14ED"/>
    <w:rsid w:val="00D13DF3"/>
    <w:rsid w:val="00D22828"/>
    <w:rsid w:val="00D27FBC"/>
    <w:rsid w:val="00D348A4"/>
    <w:rsid w:val="00D515C9"/>
    <w:rsid w:val="00D701C8"/>
    <w:rsid w:val="00DA0664"/>
    <w:rsid w:val="00DC3CD9"/>
    <w:rsid w:val="00DC3EDE"/>
    <w:rsid w:val="00DD299E"/>
    <w:rsid w:val="00DD6E51"/>
    <w:rsid w:val="00DE056A"/>
    <w:rsid w:val="00E146ED"/>
    <w:rsid w:val="00E55AD5"/>
    <w:rsid w:val="00E65F7C"/>
    <w:rsid w:val="00E83C52"/>
    <w:rsid w:val="00E913C5"/>
    <w:rsid w:val="00E969AE"/>
    <w:rsid w:val="00EA2E3D"/>
    <w:rsid w:val="00EC3381"/>
    <w:rsid w:val="00EF36C8"/>
    <w:rsid w:val="00F06FC6"/>
    <w:rsid w:val="00F10CF6"/>
    <w:rsid w:val="00F15908"/>
    <w:rsid w:val="00F26D8B"/>
    <w:rsid w:val="00F36387"/>
    <w:rsid w:val="00F506B5"/>
    <w:rsid w:val="00F65BD7"/>
    <w:rsid w:val="00F70CD0"/>
    <w:rsid w:val="00F94A19"/>
    <w:rsid w:val="00FA5038"/>
    <w:rsid w:val="00FB2347"/>
    <w:rsid w:val="00FC2714"/>
    <w:rsid w:val="00FC282B"/>
    <w:rsid w:val="00FD7685"/>
    <w:rsid w:val="00FE43D0"/>
    <w:rsid w:val="00FF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28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F1028"/>
    <w:pPr>
      <w:keepNext/>
      <w:jc w:val="center"/>
      <w:outlineLvl w:val="0"/>
    </w:pPr>
    <w:rPr>
      <w:b/>
      <w:bCs/>
      <w:lang w:bidi="ar-DZ"/>
    </w:rPr>
  </w:style>
  <w:style w:type="paragraph" w:styleId="Titre2">
    <w:name w:val="heading 2"/>
    <w:basedOn w:val="Normal"/>
    <w:next w:val="Normal"/>
    <w:link w:val="Titre2Car"/>
    <w:uiPriority w:val="99"/>
    <w:qFormat/>
    <w:rsid w:val="005F1028"/>
    <w:pPr>
      <w:keepNext/>
      <w:jc w:val="center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5F1028"/>
    <w:pPr>
      <w:keepNext/>
      <w:ind w:firstLine="708"/>
      <w:outlineLvl w:val="2"/>
    </w:pPr>
    <w:rPr>
      <w:sz w:val="28"/>
      <w:szCs w:val="28"/>
      <w:lang w:bidi="ar-DZ"/>
    </w:rPr>
  </w:style>
  <w:style w:type="paragraph" w:styleId="Titre4">
    <w:name w:val="heading 4"/>
    <w:basedOn w:val="Normal"/>
    <w:next w:val="Normal"/>
    <w:link w:val="Titre4Car"/>
    <w:uiPriority w:val="99"/>
    <w:qFormat/>
    <w:rsid w:val="005F1028"/>
    <w:pPr>
      <w:keepNext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F102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5F10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5F10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sid w:val="005F1028"/>
    <w:rPr>
      <w:rFonts w:ascii="Calibri" w:eastAsia="Times New Roman" w:hAnsi="Calibri" w:cs="Times New Roman"/>
      <w:b/>
      <w:bCs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rsid w:val="009332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5F1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SOU96\Bureau\2012-2013\EMPLOI%20DU%20TEMPS%20S1%20MASTER%202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8AFE3-FC6E-4F6B-A184-8604D063D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EMPLOI DU TEMPS S1 MASTER 2</Template>
  <TotalTime>18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ASSOU96</dc:creator>
  <cp:keywords/>
  <dc:description/>
  <cp:lastModifiedBy>ASSOU96</cp:lastModifiedBy>
  <cp:revision>16</cp:revision>
  <cp:lastPrinted>2018-02-27T14:29:00Z</cp:lastPrinted>
  <dcterms:created xsi:type="dcterms:W3CDTF">2018-02-27T13:48:00Z</dcterms:created>
  <dcterms:modified xsi:type="dcterms:W3CDTF">2018-03-01T07:55:00Z</dcterms:modified>
</cp:coreProperties>
</file>